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2021年扶贫办租赁办公室经费项目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李志勇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2021年租赁办公室经费年度财政预算34800元，于2021年2月22日下达预算指标，以保障单位的正常运转。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租赁办公室经费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2021年部门预算，下达了3.48万元,截至2021年12月31日，共支出1.92万元，资金执行率为50%。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根据财政扶贫资金绩效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1.办公用房面积=600平方米；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2.资金执行率率50%；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3.工作人员对办公环境满意度100%；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4.办公用房面积能持续基本满足办公用房要求；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5.工作人员对办公环境满意度100%。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505965C0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744</Words>
  <Characters>830</Characters>
  <Lines>20</Lines>
  <Paragraphs>5</Paragraphs>
  <TotalTime>2</TotalTime>
  <ScaleCrop>false</ScaleCrop>
  <LinksUpToDate>false</LinksUpToDate>
  <CharactersWithSpaces>919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lenovo</cp:lastModifiedBy>
  <cp:lastPrinted>2018-12-06T08:30:00Z</cp:lastPrinted>
  <dcterms:modified xsi:type="dcterms:W3CDTF">2022-04-11T09:30:37Z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CAB57FB5FEEC4ECBAE449862335D7AC6</vt:lpwstr>
  </property>
</Properties>
</file>